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BFF" w:rsidRDefault="002D5DC7" w:rsidP="008E5AB8">
      <w:pPr>
        <w:pStyle w:val="Title"/>
      </w:pPr>
      <w:r>
        <w:t>Property Data File Database Overview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2368559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D3297F" w:rsidRDefault="00D3297F">
          <w:pPr>
            <w:pStyle w:val="TOCHeading"/>
          </w:pPr>
          <w:r>
            <w:t>Contents</w:t>
          </w:r>
        </w:p>
        <w:p w:rsidR="002D5DC7" w:rsidRDefault="00D3297F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6004167" w:history="1">
            <w:r w:rsidR="002D5DC7" w:rsidRPr="00CC4C59">
              <w:rPr>
                <w:rStyle w:val="Hyperlink"/>
                <w:noProof/>
              </w:rPr>
              <w:t>Version History</w:t>
            </w:r>
            <w:r w:rsidR="002D5DC7">
              <w:rPr>
                <w:noProof/>
                <w:webHidden/>
              </w:rPr>
              <w:tab/>
            </w:r>
            <w:r w:rsidR="002D5DC7">
              <w:rPr>
                <w:noProof/>
                <w:webHidden/>
              </w:rPr>
              <w:fldChar w:fldCharType="begin"/>
            </w:r>
            <w:r w:rsidR="002D5DC7">
              <w:rPr>
                <w:noProof/>
                <w:webHidden/>
              </w:rPr>
              <w:instrText xml:space="preserve"> PAGEREF _Toc536004167 \h </w:instrText>
            </w:r>
            <w:r w:rsidR="002D5DC7">
              <w:rPr>
                <w:noProof/>
                <w:webHidden/>
              </w:rPr>
            </w:r>
            <w:r w:rsidR="002D5DC7">
              <w:rPr>
                <w:noProof/>
                <w:webHidden/>
              </w:rPr>
              <w:fldChar w:fldCharType="separate"/>
            </w:r>
            <w:r w:rsidR="002D5DC7">
              <w:rPr>
                <w:noProof/>
                <w:webHidden/>
              </w:rPr>
              <w:t>1</w:t>
            </w:r>
            <w:r w:rsidR="002D5DC7">
              <w:rPr>
                <w:noProof/>
                <w:webHidden/>
              </w:rPr>
              <w:fldChar w:fldCharType="end"/>
            </w:r>
          </w:hyperlink>
        </w:p>
        <w:p w:rsidR="002D5DC7" w:rsidRDefault="002D5DC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536004168" w:history="1">
            <w:r w:rsidRPr="00CC4C59">
              <w:rPr>
                <w:rStyle w:val="Hyperlink"/>
                <w:noProof/>
              </w:rPr>
              <w:t>Contact: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_Toc536004168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5DC7" w:rsidRDefault="002D5DC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536004169" w:history="1">
            <w:r w:rsidRPr="00CC4C59">
              <w:rPr>
                <w:rStyle w:val="Hyperlink"/>
                <w:noProof/>
              </w:rPr>
              <w:t>Important Fields in Property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_Toc536004169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5DC7" w:rsidRDefault="002D5DC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536004170" w:history="1">
            <w:r w:rsidRPr="00CC4C59">
              <w:rPr>
                <w:rStyle w:val="Hyperlink"/>
                <w:noProof/>
              </w:rPr>
              <w:t>Ownership 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_Toc536004170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5DC7" w:rsidRDefault="002D5DC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536004171" w:history="1">
            <w:r w:rsidRPr="00CC4C59">
              <w:rPr>
                <w:rStyle w:val="Hyperlink"/>
                <w:noProof/>
              </w:rPr>
              <w:t>Residential 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_Toc536004171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5DC7" w:rsidRDefault="002D5DC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536004172" w:history="1">
            <w:r w:rsidRPr="00CC4C59">
              <w:rPr>
                <w:rStyle w:val="Hyperlink"/>
                <w:noProof/>
              </w:rPr>
              <w:t>Commercial 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_Toc536004172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5DC7" w:rsidRDefault="002D5DC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536004173" w:history="1">
            <w:r w:rsidRPr="00CC4C59">
              <w:rPr>
                <w:rStyle w:val="Hyperlink"/>
                <w:noProof/>
              </w:rPr>
              <w:t>Other 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_Toc536004173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5DC7" w:rsidRDefault="002D5DC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536004174" w:history="1">
            <w:r w:rsidRPr="00CC4C59">
              <w:rPr>
                <w:rStyle w:val="Hyperlink"/>
                <w:noProof/>
              </w:rPr>
              <w:t>Lookup 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_Toc536004174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297F" w:rsidRDefault="00D3297F">
          <w:r>
            <w:rPr>
              <w:b/>
              <w:bCs/>
              <w:noProof/>
            </w:rPr>
            <w:fldChar w:fldCharType="end"/>
          </w:r>
        </w:p>
      </w:sdtContent>
    </w:sdt>
    <w:p w:rsidR="00D3297F" w:rsidRDefault="00D3297F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551B4F" w:rsidRDefault="00551B4F" w:rsidP="00551B4F">
      <w:pPr>
        <w:pStyle w:val="Heading1"/>
      </w:pPr>
      <w:bookmarkStart w:id="0" w:name="_Toc536004167"/>
      <w:r>
        <w:t xml:space="preserve">Version </w:t>
      </w:r>
      <w:r w:rsidR="00810B3D">
        <w:t>History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1507"/>
        <w:gridCol w:w="6925"/>
      </w:tblGrid>
      <w:tr w:rsidR="00551B4F" w:rsidRPr="00B72F46" w:rsidTr="002D5DC7">
        <w:tc>
          <w:tcPr>
            <w:tcW w:w="918" w:type="dxa"/>
            <w:shd w:val="clear" w:color="auto" w:fill="DBE5F1" w:themeFill="accent1" w:themeFillTint="33"/>
          </w:tcPr>
          <w:p w:rsidR="00551B4F" w:rsidRPr="00B72F46" w:rsidRDefault="00551B4F" w:rsidP="0094792A">
            <w:pPr>
              <w:rPr>
                <w:b/>
              </w:rPr>
            </w:pPr>
            <w:r w:rsidRPr="00B72F46">
              <w:rPr>
                <w:b/>
              </w:rPr>
              <w:t xml:space="preserve">Version </w:t>
            </w:r>
          </w:p>
        </w:tc>
        <w:tc>
          <w:tcPr>
            <w:tcW w:w="1507" w:type="dxa"/>
            <w:shd w:val="clear" w:color="auto" w:fill="DBE5F1" w:themeFill="accent1" w:themeFillTint="33"/>
          </w:tcPr>
          <w:p w:rsidR="00551B4F" w:rsidRPr="00B72F46" w:rsidRDefault="002D5DC7" w:rsidP="0094792A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5" w:type="dxa"/>
            <w:shd w:val="clear" w:color="auto" w:fill="DBE5F1" w:themeFill="accent1" w:themeFillTint="33"/>
          </w:tcPr>
          <w:p w:rsidR="00551B4F" w:rsidRPr="00B72F46" w:rsidRDefault="00551B4F" w:rsidP="0094792A">
            <w:pPr>
              <w:rPr>
                <w:b/>
              </w:rPr>
            </w:pPr>
            <w:r w:rsidRPr="00B72F46">
              <w:rPr>
                <w:b/>
              </w:rPr>
              <w:t>What</w:t>
            </w:r>
          </w:p>
        </w:tc>
      </w:tr>
      <w:tr w:rsidR="00551B4F" w:rsidTr="002D5DC7">
        <w:tc>
          <w:tcPr>
            <w:tcW w:w="918" w:type="dxa"/>
          </w:tcPr>
          <w:p w:rsidR="00551B4F" w:rsidRDefault="00551B4F" w:rsidP="0094792A">
            <w:r>
              <w:t>1.0</w:t>
            </w:r>
          </w:p>
        </w:tc>
        <w:tc>
          <w:tcPr>
            <w:tcW w:w="1507" w:type="dxa"/>
          </w:tcPr>
          <w:p w:rsidR="00551B4F" w:rsidRDefault="002D5DC7" w:rsidP="0094792A">
            <w:r>
              <w:t>2009-08-31</w:t>
            </w:r>
          </w:p>
        </w:tc>
        <w:tc>
          <w:tcPr>
            <w:tcW w:w="6925" w:type="dxa"/>
          </w:tcPr>
          <w:p w:rsidR="00551B4F" w:rsidRDefault="00BD08B5" w:rsidP="0094792A">
            <w:r>
              <w:t>Initial Creation.</w:t>
            </w:r>
          </w:p>
        </w:tc>
      </w:tr>
      <w:tr w:rsidR="00AC1F42" w:rsidTr="002D5DC7">
        <w:tc>
          <w:tcPr>
            <w:tcW w:w="918" w:type="dxa"/>
          </w:tcPr>
          <w:p w:rsidR="00AC1F42" w:rsidRDefault="002D5DC7" w:rsidP="0094792A">
            <w:r>
              <w:t>2.0</w:t>
            </w:r>
          </w:p>
        </w:tc>
        <w:tc>
          <w:tcPr>
            <w:tcW w:w="1507" w:type="dxa"/>
          </w:tcPr>
          <w:p w:rsidR="00AC1F42" w:rsidRDefault="002D5DC7" w:rsidP="0094792A">
            <w:r>
              <w:t>2012-08-15</w:t>
            </w:r>
          </w:p>
        </w:tc>
        <w:tc>
          <w:tcPr>
            <w:tcW w:w="6925" w:type="dxa"/>
          </w:tcPr>
          <w:p w:rsidR="00AC1F42" w:rsidRDefault="00AC1F42" w:rsidP="0094792A"/>
        </w:tc>
      </w:tr>
      <w:tr w:rsidR="002D5DC7" w:rsidTr="002D5DC7">
        <w:tc>
          <w:tcPr>
            <w:tcW w:w="918" w:type="dxa"/>
          </w:tcPr>
          <w:p w:rsidR="002D5DC7" w:rsidRDefault="002D5DC7" w:rsidP="0094792A">
            <w:r>
              <w:t>3.0</w:t>
            </w:r>
          </w:p>
        </w:tc>
        <w:tc>
          <w:tcPr>
            <w:tcW w:w="1507" w:type="dxa"/>
          </w:tcPr>
          <w:p w:rsidR="002D5DC7" w:rsidRDefault="002D5DC7" w:rsidP="0094792A">
            <w:r>
              <w:t>2019-01-23</w:t>
            </w:r>
          </w:p>
        </w:tc>
        <w:tc>
          <w:tcPr>
            <w:tcW w:w="6925" w:type="dxa"/>
          </w:tcPr>
          <w:p w:rsidR="002D5DC7" w:rsidRDefault="002D5DC7" w:rsidP="0094792A">
            <w:r>
              <w:t>Updated to reflect current files and version.</w:t>
            </w:r>
          </w:p>
        </w:tc>
      </w:tr>
    </w:tbl>
    <w:p w:rsidR="00551B4F" w:rsidRPr="00551B4F" w:rsidRDefault="00551B4F" w:rsidP="00551B4F"/>
    <w:p w:rsidR="002D5DC7" w:rsidRDefault="002D5DC7" w:rsidP="002D5DC7">
      <w:pPr>
        <w:pStyle w:val="Heading1"/>
      </w:pPr>
      <w:bookmarkStart w:id="1" w:name="_Toc536004168"/>
      <w:r>
        <w:t>Contact:</w:t>
      </w:r>
      <w:bookmarkEnd w:id="1"/>
    </w:p>
    <w:p w:rsidR="002D5DC7" w:rsidRDefault="002D5DC7" w:rsidP="002D5DC7">
      <w:pPr>
        <w:rPr>
          <w:rStyle w:val="Hyperlink"/>
        </w:rPr>
      </w:pPr>
      <w:r>
        <w:t xml:space="preserve">All questions should be directed to </w:t>
      </w:r>
      <w:hyperlink r:id="rId8" w:history="1">
        <w:r w:rsidRPr="0082348F">
          <w:rPr>
            <w:rStyle w:val="Hyperlink"/>
          </w:rPr>
          <w:t>DORApplicationsSupport@mt.gov</w:t>
        </w:r>
      </w:hyperlink>
    </w:p>
    <w:p w:rsidR="002D5DC7" w:rsidRDefault="002D5DC7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2" w:name="_Toc536004169"/>
      <w:r>
        <w:br w:type="page"/>
      </w:r>
    </w:p>
    <w:p w:rsidR="002D5DC7" w:rsidRDefault="002D5DC7" w:rsidP="002D5DC7">
      <w:pPr>
        <w:pStyle w:val="Heading1"/>
      </w:pPr>
      <w:r>
        <w:lastRenderedPageBreak/>
        <w:t>Important Fields in Property</w:t>
      </w:r>
      <w:bookmarkEnd w:id="2"/>
    </w:p>
    <w:p w:rsidR="002D5DC7" w:rsidRDefault="002D5DC7" w:rsidP="002D5DC7">
      <w:pPr>
        <w:pStyle w:val="NoSpacing"/>
      </w:pPr>
      <w:r>
        <w:t>The main table in database is “Property”. Other tables are linked to this table using “PropertyID” and “TaxYear”.</w:t>
      </w:r>
    </w:p>
    <w:p w:rsidR="002D5DC7" w:rsidRDefault="002D5DC7" w:rsidP="002D5DC7">
      <w:pPr>
        <w:pStyle w:val="NoSpacing"/>
        <w:rPr>
          <w:rFonts w:ascii="Times New Roman" w:hAnsi="Times New Roman"/>
          <w:noProof/>
        </w:rPr>
      </w:pPr>
      <w:r w:rsidRPr="009F31E0">
        <w:rPr>
          <w:rFonts w:ascii="Times New Roman" w:hAnsi="Times New Roman"/>
          <w:noProof/>
        </w:rPr>
        <w:t xml:space="preserve">PropCategory </w:t>
      </w:r>
      <w:r>
        <w:rPr>
          <w:rFonts w:ascii="Times New Roman" w:hAnsi="Times New Roman"/>
          <w:noProof/>
        </w:rPr>
        <w:t>– Assessment Data Type</w:t>
      </w:r>
    </w:p>
    <w:p w:rsidR="002D5DC7" w:rsidRDefault="002D5DC7" w:rsidP="002D5DC7">
      <w:pPr>
        <w:pStyle w:val="NoSpacing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  <w:t xml:space="preserve">“RP” - Use Assessment Table </w:t>
      </w:r>
    </w:p>
    <w:p w:rsidR="002D5DC7" w:rsidRDefault="002D5DC7" w:rsidP="002D5DC7">
      <w:pPr>
        <w:pStyle w:val="NoSpacing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  <w:t>“PP” -  Use AssessmentPP Table</w:t>
      </w:r>
    </w:p>
    <w:p w:rsidR="002D5DC7" w:rsidRDefault="002D5DC7" w:rsidP="002D5DC7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“CA” – Use AssessmentCA Table</w:t>
      </w:r>
    </w:p>
    <w:p w:rsidR="002D5DC7" w:rsidRDefault="002D5DC7" w:rsidP="002D5DC7">
      <w:pPr>
        <w:pStyle w:val="NoSpacing"/>
        <w:rPr>
          <w:rFonts w:ascii="Times New Roman" w:hAnsi="Times New Roman"/>
        </w:rPr>
      </w:pPr>
    </w:p>
    <w:p w:rsidR="002D5DC7" w:rsidRDefault="002D5DC7" w:rsidP="002D5DC7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PropSubCategory – Property Type Code</w:t>
      </w:r>
    </w:p>
    <w:p w:rsidR="002D5DC7" w:rsidRDefault="002D5DC7" w:rsidP="002D5DC7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Possible Values: </w:t>
      </w:r>
    </w:p>
    <w:p w:rsidR="002D5DC7" w:rsidRPr="00E93110" w:rsidRDefault="002D5DC7" w:rsidP="002D5DC7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93110">
        <w:rPr>
          <w:rFonts w:ascii="Times New Roman" w:hAnsi="Times New Roman"/>
        </w:rPr>
        <w:t>AG_TMBR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C_MSTR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CENTRAL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COMM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DNRC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GOV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Ind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IndPPReal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IndRP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LA_UTIL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MH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MH_REAL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MIX_USE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NGP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NONQ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PP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PPReal</w:t>
      </w:r>
    </w:p>
    <w:p w:rsidR="002D5DC7" w:rsidRPr="00E93110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RP</w:t>
      </w:r>
    </w:p>
    <w:p w:rsidR="002D5DC7" w:rsidRDefault="002D5DC7" w:rsidP="002D5DC7">
      <w:pPr>
        <w:pStyle w:val="NoSpacing"/>
        <w:ind w:left="2160"/>
        <w:rPr>
          <w:rFonts w:ascii="Times New Roman" w:hAnsi="Times New Roman"/>
        </w:rPr>
      </w:pPr>
      <w:r w:rsidRPr="00E93110">
        <w:rPr>
          <w:rFonts w:ascii="Times New Roman" w:hAnsi="Times New Roman"/>
        </w:rPr>
        <w:t>TRIBAL</w:t>
      </w:r>
    </w:p>
    <w:p w:rsidR="002D5DC7" w:rsidRDefault="002D5DC7" w:rsidP="002D5DC7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2D5DC7" w:rsidRPr="00B47F00" w:rsidRDefault="002D5DC7" w:rsidP="002D5DC7">
      <w:r>
        <w:rPr>
          <w:rFonts w:ascii="Times New Roman" w:hAnsi="Times New Roman"/>
        </w:rPr>
        <w:t>PropSubCategory_DESC - Property Type Description</w:t>
      </w:r>
    </w:p>
    <w:p w:rsidR="002D5DC7" w:rsidRDefault="002D5DC7" w:rsidP="002D5DC7">
      <w:pPr>
        <w:pStyle w:val="Heading1"/>
      </w:pPr>
      <w:bookmarkStart w:id="3" w:name="_Toc536004170"/>
      <w:r>
        <w:t>Ownership Tables</w:t>
      </w:r>
      <w:bookmarkEnd w:id="3"/>
    </w:p>
    <w:p w:rsidR="002D5DC7" w:rsidRPr="00DF38CE" w:rsidRDefault="002D5DC7" w:rsidP="002D5DC7">
      <w:pPr>
        <w:pStyle w:val="NoSpacing"/>
      </w:pPr>
      <w:r w:rsidRPr="00DF38CE">
        <w:t>Ownership is defined as a party; every property can have multiple Owners or “Parties”</w:t>
      </w:r>
    </w:p>
    <w:p w:rsidR="002D5DC7" w:rsidRDefault="002D5DC7" w:rsidP="002D5DC7">
      <w:pPr>
        <w:pStyle w:val="NoSpacing"/>
      </w:pPr>
      <w:r w:rsidRPr="00DF38CE">
        <w:t xml:space="preserve">and every Party can have multiple Names and Addresses </w:t>
      </w:r>
      <w:r>
        <w:t xml:space="preserve">. The Property table is linked to the Owner table by PropertyID and TaxYear. (One or More) </w:t>
      </w:r>
      <w:r w:rsidRPr="00DF38CE">
        <w:t xml:space="preserve">   </w:t>
      </w:r>
      <w:r>
        <w:t>Owner is linked to PartyAddr and PartyName using</w:t>
      </w:r>
    </w:p>
    <w:p w:rsidR="002D5DC7" w:rsidRDefault="002D5DC7" w:rsidP="002D5DC7">
      <w:pPr>
        <w:pStyle w:val="NoSpacing"/>
      </w:pPr>
      <w:r>
        <w:t xml:space="preserve">PartyID. (One or More) An Additional table (OwnerSearch) has been added to speedup Name searches. </w:t>
      </w:r>
    </w:p>
    <w:p w:rsidR="002D5DC7" w:rsidRDefault="002D5DC7" w:rsidP="002D5DC7">
      <w:pPr>
        <w:pStyle w:val="NoSpacing"/>
      </w:pPr>
    </w:p>
    <w:p w:rsidR="002D5DC7" w:rsidRPr="00DF38CE" w:rsidRDefault="002D5DC7" w:rsidP="002D5DC7">
      <w:pPr>
        <w:pStyle w:val="NoSpacing"/>
      </w:pPr>
    </w:p>
    <w:p w:rsidR="002D5DC7" w:rsidRDefault="002D5DC7" w:rsidP="002D5DC7">
      <w:pPr>
        <w:pStyle w:val="NoSpacing"/>
        <w:numPr>
          <w:ilvl w:val="0"/>
          <w:numId w:val="4"/>
        </w:numPr>
      </w:pPr>
      <w:r>
        <w:t>Please note there is no link between Addresses and Names</w:t>
      </w:r>
    </w:p>
    <w:p w:rsidR="002D5DC7" w:rsidRDefault="002D5DC7" w:rsidP="002D5DC7">
      <w:pPr>
        <w:pStyle w:val="NoSpacing"/>
        <w:ind w:left="360"/>
      </w:pPr>
    </w:p>
    <w:p w:rsidR="002D5DC7" w:rsidRDefault="002D5DC7" w:rsidP="002D5DC7">
      <w:pPr>
        <w:pStyle w:val="NoSpacing"/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EDF602" wp14:editId="44035D27">
                <wp:simplePos x="0" y="0"/>
                <wp:positionH relativeFrom="column">
                  <wp:posOffset>1895475</wp:posOffset>
                </wp:positionH>
                <wp:positionV relativeFrom="paragraph">
                  <wp:posOffset>56515</wp:posOffset>
                </wp:positionV>
                <wp:extent cx="3400425" cy="1905000"/>
                <wp:effectExtent l="9525" t="8890" r="9525" b="10160"/>
                <wp:wrapNone/>
                <wp:docPr id="8" name="Rectangle: Rounded Corner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0425" cy="1905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5DC7" w:rsidRPr="00DF38CE" w:rsidRDefault="002D5DC7" w:rsidP="002D5DC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DF38CE">
                              <w:rPr>
                                <w:b/>
                                <w:sz w:val="24"/>
                                <w:szCs w:val="24"/>
                              </w:rPr>
                              <w:t>Party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EDF602" id="Rectangle: Rounded Corners 8" o:spid="_x0000_s1026" style="position:absolute;left:0;text-align:left;margin-left:149.25pt;margin-top:4.45pt;width:267.75pt;height:15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">
                <v:fill opacity="0"/>
                <v:textbox>
                  <w:txbxContent>
                    <w:p w:rsidR="002D5DC7" w:rsidRPr="00DF38CE" w:rsidRDefault="002D5DC7" w:rsidP="002D5DC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DF38CE">
                        <w:rPr>
                          <w:b/>
                          <w:sz w:val="24"/>
                          <w:szCs w:val="24"/>
                        </w:rPr>
                        <w:t>Party</w:t>
                      </w:r>
                    </w:p>
                  </w:txbxContent>
                </v:textbox>
              </v:roundrect>
            </w:pict>
          </mc:Fallback>
        </mc:AlternateContent>
      </w:r>
    </w:p>
    <w:p w:rsidR="002D5DC7" w:rsidRDefault="002D5DC7" w:rsidP="002D5DC7">
      <w:pPr>
        <w:pStyle w:val="NoSpacing"/>
        <w:ind w:left="360"/>
      </w:pPr>
    </w:p>
    <w:p w:rsidR="002D5DC7" w:rsidRDefault="002D5DC7" w:rsidP="002D5DC7">
      <w:pPr>
        <w:pStyle w:val="NoSpacing"/>
        <w:ind w:left="360"/>
      </w:pPr>
    </w:p>
    <w:p w:rsidR="002D5DC7" w:rsidRDefault="002D5DC7" w:rsidP="002D5DC7">
      <w:pPr>
        <w:pStyle w:val="NoSpacing"/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198460" wp14:editId="7DF828B1">
                <wp:simplePos x="0" y="0"/>
                <wp:positionH relativeFrom="column">
                  <wp:posOffset>3933825</wp:posOffset>
                </wp:positionH>
                <wp:positionV relativeFrom="paragraph">
                  <wp:posOffset>41910</wp:posOffset>
                </wp:positionV>
                <wp:extent cx="895350" cy="297180"/>
                <wp:effectExtent l="9525" t="13335" r="9525" b="1333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DC7" w:rsidRDefault="002D5DC7" w:rsidP="002D5DC7">
                            <w:r>
                              <w:t>PartyAddr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19846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309.75pt;margin-top:3.3pt;width:70.5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">
                <v:textbox>
                  <w:txbxContent>
                    <w:p w:rsidR="002D5DC7" w:rsidRDefault="002D5DC7" w:rsidP="002D5DC7">
                      <w:r>
                        <w:t>PartyAddr</w:t>
                      </w:r>
                    </w:p>
                  </w:txbxContent>
                </v:textbox>
              </v:shape>
            </w:pict>
          </mc:Fallback>
        </mc:AlternateContent>
      </w:r>
    </w:p>
    <w:p w:rsidR="002D5DC7" w:rsidRDefault="002D5DC7" w:rsidP="002D5DC7">
      <w:pPr>
        <w:pStyle w:val="NoSpacing"/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3E1BFE" wp14:editId="4DC4A555">
                <wp:simplePos x="0" y="0"/>
                <wp:positionH relativeFrom="column">
                  <wp:posOffset>504825</wp:posOffset>
                </wp:positionH>
                <wp:positionV relativeFrom="paragraph">
                  <wp:posOffset>109855</wp:posOffset>
                </wp:positionV>
                <wp:extent cx="904875" cy="323850"/>
                <wp:effectExtent l="9525" t="5080" r="9525" b="1397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DC7" w:rsidRDefault="002D5DC7" w:rsidP="002D5DC7">
                            <w:r>
                              <w:t>Property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E1BFE" id="Text Box 6" o:spid="_x0000_s1028" type="#_x0000_t202" style="position:absolute;left:0;text-align:left;margin-left:39.75pt;margin-top:8.65pt;width:71.2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">
                <v:textbox>
                  <w:txbxContent>
                    <w:p w:rsidR="002D5DC7" w:rsidRDefault="002D5DC7" w:rsidP="002D5DC7">
                      <w:r>
                        <w:t>Property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07815A" wp14:editId="16FA1A83">
                <wp:simplePos x="0" y="0"/>
                <wp:positionH relativeFrom="column">
                  <wp:posOffset>2781300</wp:posOffset>
                </wp:positionH>
                <wp:positionV relativeFrom="paragraph">
                  <wp:posOffset>16510</wp:posOffset>
                </wp:positionV>
                <wp:extent cx="1152525" cy="243205"/>
                <wp:effectExtent l="9525" t="54610" r="28575" b="698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52525" cy="243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A56A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19pt;margin-top:1.3pt;width:90.75pt;height:19.1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D7CBA4" wp14:editId="58AC00F5">
                <wp:simplePos x="0" y="0"/>
                <wp:positionH relativeFrom="column">
                  <wp:posOffset>2085975</wp:posOffset>
                </wp:positionH>
                <wp:positionV relativeFrom="paragraph">
                  <wp:posOffset>109855</wp:posOffset>
                </wp:positionV>
                <wp:extent cx="695325" cy="323850"/>
                <wp:effectExtent l="9525" t="5080" r="9525" b="139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DC7" w:rsidRDefault="002D5DC7" w:rsidP="002D5DC7">
                            <w:r>
                              <w:t>Owner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7CBA4" id="Rectangle 4" o:spid="_x0000_s1029" style="position:absolute;left:0;text-align:left;margin-left:164.25pt;margin-top:8.65pt;width:54.7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">
                <v:textbox>
                  <w:txbxContent>
                    <w:p w:rsidR="002D5DC7" w:rsidRDefault="002D5DC7" w:rsidP="002D5DC7">
                      <w:r>
                        <w:t>Owner</w:t>
                      </w:r>
                    </w:p>
                  </w:txbxContent>
                </v:textbox>
              </v:rect>
            </w:pict>
          </mc:Fallback>
        </mc:AlternateContent>
      </w:r>
    </w:p>
    <w:p w:rsidR="002D5DC7" w:rsidRDefault="002D5DC7" w:rsidP="002D5DC7">
      <w:pPr>
        <w:pStyle w:val="NoSpacing"/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ADA18D" wp14:editId="751B834C">
                <wp:simplePos x="0" y="0"/>
                <wp:positionH relativeFrom="column">
                  <wp:posOffset>1409700</wp:posOffset>
                </wp:positionH>
                <wp:positionV relativeFrom="paragraph">
                  <wp:posOffset>89535</wp:posOffset>
                </wp:positionV>
                <wp:extent cx="676275" cy="0"/>
                <wp:effectExtent l="9525" t="60960" r="19050" b="5334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030EE" id="Straight Arrow Connector 3" o:spid="_x0000_s1026" type="#_x0000_t32" style="position:absolute;margin-left:111pt;margin-top:7.05pt;width:53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88FC16" wp14:editId="113BAD0A">
                <wp:simplePos x="0" y="0"/>
                <wp:positionH relativeFrom="column">
                  <wp:posOffset>2781300</wp:posOffset>
                </wp:positionH>
                <wp:positionV relativeFrom="paragraph">
                  <wp:posOffset>89535</wp:posOffset>
                </wp:positionV>
                <wp:extent cx="1152525" cy="480060"/>
                <wp:effectExtent l="9525" t="13335" r="38100" b="590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480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D5F71" id="Straight Arrow Connector 2" o:spid="_x0000_s1026" type="#_x0000_t32" style="position:absolute;margin-left:219pt;margin-top:7.05pt;width:90.75pt;height:3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">
                <v:stroke endarrow="block"/>
              </v:shape>
            </w:pict>
          </mc:Fallback>
        </mc:AlternateContent>
      </w:r>
    </w:p>
    <w:p w:rsidR="002D5DC7" w:rsidRPr="00022E11" w:rsidRDefault="002D5DC7" w:rsidP="002D5DC7">
      <w:pPr>
        <w:pStyle w:val="NoSpacing"/>
        <w:ind w:left="360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6A1254" wp14:editId="354DF51C">
                <wp:simplePos x="0" y="0"/>
                <wp:positionH relativeFrom="column">
                  <wp:posOffset>4010025</wp:posOffset>
                </wp:positionH>
                <wp:positionV relativeFrom="paragraph">
                  <wp:posOffset>250190</wp:posOffset>
                </wp:positionV>
                <wp:extent cx="895350" cy="266700"/>
                <wp:effectExtent l="9525" t="12065" r="9525" b="698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DC7" w:rsidRDefault="002D5DC7" w:rsidP="002D5DC7">
                            <w:r>
                              <w:t>PartyName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A1254" id="Text Box 1" o:spid="_x0000_s1030" type="#_x0000_t202" style="position:absolute;left:0;text-align:left;margin-left:315.75pt;margin-top:19.7pt;width:70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">
                <v:textbox>
                  <w:txbxContent>
                    <w:p w:rsidR="002D5DC7" w:rsidRDefault="002D5DC7" w:rsidP="002D5DC7">
                      <w:r>
                        <w:t>PartyName</w:t>
                      </w:r>
                    </w:p>
                  </w:txbxContent>
                </v:textbox>
              </v:shape>
            </w:pict>
          </mc:Fallback>
        </mc:AlternateContent>
      </w:r>
    </w:p>
    <w:p w:rsidR="002D5DC7" w:rsidRDefault="002D5DC7" w:rsidP="002D5DC7"/>
    <w:p w:rsidR="002D5DC7" w:rsidRDefault="002D5DC7" w:rsidP="002D5DC7"/>
    <w:p w:rsidR="002D5DC7" w:rsidRDefault="002D5DC7" w:rsidP="002D5DC7"/>
    <w:p w:rsidR="002D5DC7" w:rsidRDefault="002D5DC7" w:rsidP="002D5DC7">
      <w:pPr>
        <w:pStyle w:val="Heading1"/>
      </w:pPr>
      <w:bookmarkStart w:id="4" w:name="_Toc536004171"/>
      <w:r>
        <w:lastRenderedPageBreak/>
        <w:t>Residential Tables</w:t>
      </w:r>
      <w:bookmarkEnd w:id="4"/>
    </w:p>
    <w:p w:rsidR="002D5DC7" w:rsidRPr="00B47F00" w:rsidRDefault="002D5DC7" w:rsidP="002D5DC7">
      <w:pPr>
        <w:pStyle w:val="NoSpacing"/>
        <w:rPr>
          <w:u w:val="single"/>
        </w:rPr>
      </w:pPr>
      <w:r w:rsidRPr="00D72DCB">
        <w:rPr>
          <w:u w:val="single"/>
        </w:rPr>
        <w:t>ResID links the tables below</w:t>
      </w:r>
    </w:p>
    <w:p w:rsidR="002D5DC7" w:rsidRPr="00236663" w:rsidRDefault="002D5DC7" w:rsidP="002D5DC7">
      <w:pPr>
        <w:pStyle w:val="NoSpacing"/>
        <w:ind w:firstLine="720"/>
      </w:pPr>
      <w:r w:rsidRPr="00236663">
        <w:t>Res – Stores Residential dwelling information</w:t>
      </w:r>
    </w:p>
    <w:p w:rsidR="002D5DC7" w:rsidRPr="00236663" w:rsidRDefault="002D5DC7" w:rsidP="002D5DC7">
      <w:pPr>
        <w:pStyle w:val="NoSpacing"/>
        <w:ind w:firstLine="720"/>
      </w:pPr>
      <w:r w:rsidRPr="00236663">
        <w:t xml:space="preserve">ResAdden - Residential Additions </w:t>
      </w:r>
    </w:p>
    <w:p w:rsidR="002D5DC7" w:rsidRDefault="002D5DC7" w:rsidP="002D5DC7">
      <w:pPr>
        <w:ind w:firstLine="720"/>
      </w:pPr>
      <w:r w:rsidRPr="00236663">
        <w:t>ResOthFeat – Other Residential Features</w:t>
      </w:r>
    </w:p>
    <w:p w:rsidR="002D5DC7" w:rsidRDefault="002D5DC7" w:rsidP="002D5DC7">
      <w:pPr>
        <w:pStyle w:val="Heading1"/>
      </w:pPr>
      <w:bookmarkStart w:id="5" w:name="_Toc536004172"/>
      <w:r>
        <w:t>Commercial Tables</w:t>
      </w:r>
      <w:bookmarkEnd w:id="5"/>
    </w:p>
    <w:p w:rsidR="002D5DC7" w:rsidRDefault="002D5DC7" w:rsidP="002D5DC7">
      <w:pPr>
        <w:pStyle w:val="NoSpacing"/>
        <w:ind w:firstLine="720"/>
      </w:pPr>
      <w:r>
        <w:t>Com – Commercial Buildings</w:t>
      </w:r>
    </w:p>
    <w:p w:rsidR="002D5DC7" w:rsidRDefault="002D5DC7" w:rsidP="002D5DC7">
      <w:pPr>
        <w:pStyle w:val="NoSpacing"/>
        <w:ind w:firstLine="720"/>
      </w:pPr>
      <w:r>
        <w:t>ComBof – Building Other Features</w:t>
      </w:r>
    </w:p>
    <w:p w:rsidR="002D5DC7" w:rsidRDefault="002D5DC7" w:rsidP="002D5DC7">
      <w:pPr>
        <w:pStyle w:val="NoSpacing"/>
        <w:ind w:firstLine="720"/>
      </w:pPr>
      <w:r>
        <w:t>ComElev – Elevators and Escalators</w:t>
      </w:r>
    </w:p>
    <w:p w:rsidR="002D5DC7" w:rsidRDefault="002D5DC7" w:rsidP="002D5DC7">
      <w:pPr>
        <w:ind w:firstLine="720"/>
      </w:pPr>
      <w:r>
        <w:t>ComIntExt – Interior/Exterior Data</w:t>
      </w:r>
    </w:p>
    <w:p w:rsidR="002D5DC7" w:rsidRDefault="002D5DC7" w:rsidP="002D5DC7">
      <w:pPr>
        <w:pStyle w:val="NoSpacing"/>
      </w:pPr>
    </w:p>
    <w:p w:rsidR="002D5DC7" w:rsidRDefault="002D5DC7" w:rsidP="002D5DC7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C10FC9" wp14:editId="2B8758FA">
                <wp:simplePos x="0" y="0"/>
                <wp:positionH relativeFrom="column">
                  <wp:posOffset>914400</wp:posOffset>
                </wp:positionH>
                <wp:positionV relativeFrom="paragraph">
                  <wp:posOffset>100965</wp:posOffset>
                </wp:positionV>
                <wp:extent cx="714375" cy="274955"/>
                <wp:effectExtent l="9525" t="5715" r="9525" b="508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DC7" w:rsidRDefault="002D5DC7" w:rsidP="002D5DC7">
                            <w:r>
                              <w:t>ComElev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C10FC9" id="Rectangle 15" o:spid="_x0000_s1031" style="position:absolute;margin-left:1in;margin-top:7.95pt;width:56.25pt;height:21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">
                <v:textbox>
                  <w:txbxContent>
                    <w:p w:rsidR="002D5DC7" w:rsidRDefault="002D5DC7" w:rsidP="002D5DC7">
                      <w:r>
                        <w:t>ComElev</w:t>
                      </w:r>
                    </w:p>
                  </w:txbxContent>
                </v:textbox>
              </v:rect>
            </w:pict>
          </mc:Fallback>
        </mc:AlternateContent>
      </w:r>
    </w:p>
    <w:p w:rsidR="002D5DC7" w:rsidRDefault="002D5DC7" w:rsidP="002D5DC7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6D4930" wp14:editId="359D6C29">
                <wp:simplePos x="0" y="0"/>
                <wp:positionH relativeFrom="column">
                  <wp:posOffset>581025</wp:posOffset>
                </wp:positionH>
                <wp:positionV relativeFrom="paragraph">
                  <wp:posOffset>73025</wp:posOffset>
                </wp:positionV>
                <wp:extent cx="334010" cy="276225"/>
                <wp:effectExtent l="9525" t="53975" r="46990" b="1270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401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A9566" id="Straight Arrow Connector 14" o:spid="_x0000_s1026" type="#_x0000_t32" style="position:absolute;margin-left:45.75pt;margin-top:5.75pt;width:26.3pt;height:21.7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">
                <v:stroke endarrow="block"/>
              </v:shape>
            </w:pict>
          </mc:Fallback>
        </mc:AlternateContent>
      </w:r>
    </w:p>
    <w:p w:rsidR="002D5DC7" w:rsidRDefault="002D5DC7" w:rsidP="002D5DC7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4B43CD" wp14:editId="2974F753">
                <wp:simplePos x="0" y="0"/>
                <wp:positionH relativeFrom="column">
                  <wp:posOffset>47625</wp:posOffset>
                </wp:positionH>
                <wp:positionV relativeFrom="paragraph">
                  <wp:posOffset>34925</wp:posOffset>
                </wp:positionV>
                <wp:extent cx="533400" cy="314325"/>
                <wp:effectExtent l="9525" t="6350" r="9525" b="1270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DC7" w:rsidRDefault="002D5DC7" w:rsidP="002D5DC7">
                            <w:r>
                              <w:t>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B43CD" id="Rectangle 13" o:spid="_x0000_s1032" style="position:absolute;margin-left:3.75pt;margin-top:2.75pt;width:42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">
                <v:textbox>
                  <w:txbxContent>
                    <w:p w:rsidR="002D5DC7" w:rsidRDefault="002D5DC7" w:rsidP="002D5DC7">
                      <w:r>
                        <w:t>Com</w:t>
                      </w:r>
                    </w:p>
                  </w:txbxContent>
                </v:textbox>
              </v:rect>
            </w:pict>
          </mc:Fallback>
        </mc:AlternateContent>
      </w:r>
    </w:p>
    <w:p w:rsidR="002D5DC7" w:rsidRDefault="002D5DC7" w:rsidP="002D5DC7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40FBB4" wp14:editId="6304E5FB">
                <wp:simplePos x="0" y="0"/>
                <wp:positionH relativeFrom="column">
                  <wp:posOffset>581025</wp:posOffset>
                </wp:positionH>
                <wp:positionV relativeFrom="paragraph">
                  <wp:posOffset>8255</wp:posOffset>
                </wp:positionV>
                <wp:extent cx="333375" cy="295275"/>
                <wp:effectExtent l="9525" t="8255" r="47625" b="48895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EF5B5C" id="Straight Arrow Connector 12" o:spid="_x0000_s1026" type="#_x0000_t32" style="position:absolute;margin-left:45.75pt;margin-top:.65pt;width:26.2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2D5DC7" w:rsidRDefault="002D5DC7" w:rsidP="002D5DC7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F7B3DC" wp14:editId="32BBEB6B">
                <wp:simplePos x="0" y="0"/>
                <wp:positionH relativeFrom="column">
                  <wp:posOffset>1762125</wp:posOffset>
                </wp:positionH>
                <wp:positionV relativeFrom="paragraph">
                  <wp:posOffset>132715</wp:posOffset>
                </wp:positionV>
                <wp:extent cx="400050" cy="0"/>
                <wp:effectExtent l="9525" t="56515" r="19050" b="5778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7603D" id="Straight Arrow Connector 11" o:spid="_x0000_s1026" type="#_x0000_t32" style="position:absolute;margin-left:138.75pt;margin-top:10.45pt;width:31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43424F" wp14:editId="2553B3C2">
                <wp:simplePos x="0" y="0"/>
                <wp:positionH relativeFrom="column">
                  <wp:posOffset>2162175</wp:posOffset>
                </wp:positionH>
                <wp:positionV relativeFrom="paragraph">
                  <wp:posOffset>7620</wp:posOffset>
                </wp:positionV>
                <wp:extent cx="819150" cy="277495"/>
                <wp:effectExtent l="9525" t="7620" r="9525" b="1016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DC7" w:rsidRDefault="002D5DC7" w:rsidP="002D5DC7">
                            <w:r>
                              <w:t>ComBof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3424F" id="Rectangle 10" o:spid="_x0000_s1033" style="position:absolute;margin-left:170.25pt;margin-top:.6pt;width:64.5pt;height:21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">
                <v:textbox>
                  <w:txbxContent>
                    <w:p w:rsidR="002D5DC7" w:rsidRDefault="002D5DC7" w:rsidP="002D5DC7">
                      <w:r>
                        <w:t>ComBof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23D20D" wp14:editId="543DF584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847725" cy="277495"/>
                <wp:effectExtent l="9525" t="7620" r="9525" b="1016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DC7" w:rsidRDefault="002D5DC7" w:rsidP="002D5DC7">
                            <w:r>
                              <w:t>ComIntExt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23D20D" id="Rectangle 9" o:spid="_x0000_s1034" style="position:absolute;margin-left:1in;margin-top:.6pt;width:66.75pt;height:2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">
                <v:textbox>
                  <w:txbxContent>
                    <w:p w:rsidR="002D5DC7" w:rsidRDefault="002D5DC7" w:rsidP="002D5DC7">
                      <w:r>
                        <w:t>ComIntExt</w:t>
                      </w:r>
                    </w:p>
                  </w:txbxContent>
                </v:textbox>
              </v:rect>
            </w:pict>
          </mc:Fallback>
        </mc:AlternateContent>
      </w:r>
    </w:p>
    <w:p w:rsidR="002D5DC7" w:rsidRDefault="002D5DC7" w:rsidP="002D5DC7"/>
    <w:p w:rsidR="002D5DC7" w:rsidRDefault="002D5DC7" w:rsidP="002D5DC7">
      <w:pPr>
        <w:pStyle w:val="Heading1"/>
      </w:pPr>
      <w:bookmarkStart w:id="6" w:name="_Toc536004173"/>
      <w:r>
        <w:t>Other Tables</w:t>
      </w:r>
      <w:bookmarkEnd w:id="6"/>
    </w:p>
    <w:p w:rsidR="002D5DC7" w:rsidRDefault="002D5DC7" w:rsidP="002D5DC7">
      <w:pPr>
        <w:pStyle w:val="NoSpacing"/>
        <w:spacing w:before="100" w:beforeAutospacing="1" w:after="100" w:afterAutospacing="1"/>
        <w:ind w:firstLine="720"/>
        <w:contextualSpacing/>
      </w:pPr>
      <w:r>
        <w:t>Agforest – Ag, Forest land in the 2009 format. 2008 tax year will not contain all fields.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>Appeal – Appeal data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>Assessment – assessment data by class code.</w:t>
      </w:r>
    </w:p>
    <w:p w:rsidR="002D5DC7" w:rsidRPr="009F31E0" w:rsidRDefault="002D5DC7" w:rsidP="002D5DC7">
      <w:pPr>
        <w:pStyle w:val="NoSpacing"/>
        <w:spacing w:before="100" w:beforeAutospacing="1" w:after="100" w:afterAutospacing="1"/>
        <w:contextualSpacing/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>AssessmentPP -</w:t>
      </w:r>
      <w:r w:rsidRPr="009F31E0">
        <w:rPr>
          <w:rFonts w:ascii="Times New Roman" w:hAnsi="Times New Roman"/>
        </w:rPr>
        <w:t xml:space="preserve"> Personal Property Assessment Data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 w:rsidRPr="009F31E0">
        <w:rPr>
          <w:rFonts w:ascii="Times New Roman" w:hAnsi="Times New Roman"/>
        </w:rPr>
        <w:tab/>
        <w:t>AssessmentCA - Centrally Assessed Assessment Data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 xml:space="preserve">Deed – Stores all deeds available where Book, Page or DocNumber contains a value. 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>Equipment – Grain, Seed and Fertilizer Equipment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>Exemptions – PTAP, EPTAP, DAV and TIF Exemptions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 xml:space="preserve">FinalVal – Appraisal data  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>FlatValue – Flat value Data</w:t>
      </w:r>
    </w:p>
    <w:p w:rsidR="002D5DC7" w:rsidRDefault="002D5DC7" w:rsidP="002D5DC7">
      <w:pPr>
        <w:pStyle w:val="NoSpacing"/>
        <w:spacing w:before="100" w:beforeAutospacing="1" w:after="100" w:afterAutospacing="1"/>
        <w:ind w:firstLine="720"/>
        <w:contextualSpacing/>
      </w:pPr>
      <w:r>
        <w:t>InspHistory – Inspection History</w:t>
      </w:r>
    </w:p>
    <w:p w:rsidR="002D5DC7" w:rsidRDefault="002D5DC7" w:rsidP="002D5DC7">
      <w:pPr>
        <w:pStyle w:val="NoSpacing"/>
        <w:spacing w:before="100" w:beforeAutospacing="1" w:after="100" w:afterAutospacing="1"/>
        <w:ind w:firstLine="720"/>
        <w:contextualSpacing/>
      </w:pPr>
      <w:r>
        <w:t>LinkedProperty – Linked Property (Does not hold Master Property link)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>MarketLand – Hold all Market Land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>Oby – Other Buildings and Yard Improvements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 xml:space="preserve">ObyMod – Oby Modifications  </w:t>
      </w:r>
    </w:p>
    <w:p w:rsidR="002D5DC7" w:rsidRDefault="002D5DC7" w:rsidP="002D5DC7">
      <w:pPr>
        <w:pStyle w:val="NoSpacing"/>
        <w:spacing w:before="100" w:beforeAutospacing="1" w:after="100" w:afterAutospacing="1"/>
        <w:contextualSpacing/>
      </w:pPr>
      <w:r>
        <w:tab/>
        <w:t>Permit – Building permit data</w:t>
      </w:r>
    </w:p>
    <w:p w:rsidR="002D5DC7" w:rsidRDefault="002D5DC7" w:rsidP="002D5DC7">
      <w:pPr>
        <w:pStyle w:val="Heading1"/>
      </w:pPr>
      <w:bookmarkStart w:id="7" w:name="_Toc536004174"/>
      <w:r>
        <w:t>Lookup Tables</w:t>
      </w:r>
      <w:bookmarkEnd w:id="7"/>
    </w:p>
    <w:p w:rsidR="002D5DC7" w:rsidRPr="00022E11" w:rsidRDefault="002D5DC7" w:rsidP="002D5DC7">
      <w:pPr>
        <w:pStyle w:val="NoSpacing"/>
        <w:ind w:firstLine="720"/>
      </w:pPr>
      <w:r w:rsidRPr="00022E11">
        <w:t xml:space="preserve">ClassCode – Lists class codes and descriptions </w:t>
      </w:r>
    </w:p>
    <w:p w:rsidR="002D5DC7" w:rsidRDefault="002D5DC7" w:rsidP="002D5DC7">
      <w:pPr>
        <w:pStyle w:val="NoSpacing"/>
      </w:pPr>
      <w:r w:rsidRPr="00022E11">
        <w:tab/>
        <w:t>Factors – Lists Factor codes and descriptions. Factor types: Topo, Utilities, Access</w:t>
      </w:r>
    </w:p>
    <w:p w:rsidR="00551B4F" w:rsidRDefault="002D5DC7" w:rsidP="002D5DC7">
      <w:pPr>
        <w:pStyle w:val="NoSpacing"/>
        <w:ind w:firstLine="720"/>
      </w:pPr>
      <w:r w:rsidRPr="00022E11">
        <w:t xml:space="preserve">Rsn_Code – Reason </w:t>
      </w:r>
      <w:r>
        <w:t>for</w:t>
      </w:r>
      <w:r w:rsidRPr="00022E11">
        <w:t xml:space="preserve"> inspection</w:t>
      </w:r>
      <w:r>
        <w:t>;</w:t>
      </w:r>
      <w:r w:rsidRPr="00022E11">
        <w:t xml:space="preserve">  codes and descriptions</w:t>
      </w:r>
      <w:bookmarkStart w:id="8" w:name="_GoBack"/>
      <w:bookmarkEnd w:id="8"/>
    </w:p>
    <w:sectPr w:rsidR="00551B4F" w:rsidSect="002D5DC7">
      <w:footerReference w:type="default" r:id="rId9"/>
      <w:pgSz w:w="12240" w:h="15840"/>
      <w:pgMar w:top="720" w:right="720" w:bottom="720" w:left="72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B5C" w:rsidRDefault="005E6B5C" w:rsidP="00551B4F">
      <w:pPr>
        <w:spacing w:after="0" w:line="240" w:lineRule="auto"/>
      </w:pPr>
      <w:r>
        <w:separator/>
      </w:r>
    </w:p>
  </w:endnote>
  <w:endnote w:type="continuationSeparator" w:id="0">
    <w:p w:rsidR="005E6B5C" w:rsidRDefault="005E6B5C" w:rsidP="00551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92A" w:rsidRDefault="0094792A" w:rsidP="002D5DC7">
    <w:pPr>
      <w:pStyle w:val="Footer"/>
      <w:jc w:val="center"/>
    </w:pPr>
    <w:r>
      <w:t xml:space="preserve">Version </w:t>
    </w:r>
    <w:r w:rsidR="002D5DC7">
      <w:t>3</w:t>
    </w:r>
    <w:r>
      <w:t>.0</w:t>
    </w:r>
    <w:r>
      <w:tab/>
    </w:r>
    <w:r w:rsidR="002D5DC7">
      <w:t>Property Data File Database Overview</w:t>
    </w:r>
    <w:r w:rsidRPr="00551B4F">
      <w:t xml:space="preserve"> </w: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>
          <w:tab/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2D5DC7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2D5DC7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sdtContent>
    </w:sdt>
  </w:p>
  <w:p w:rsidR="002D5DC7" w:rsidRDefault="002D5D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B5C" w:rsidRDefault="005E6B5C" w:rsidP="00551B4F">
      <w:pPr>
        <w:spacing w:after="0" w:line="240" w:lineRule="auto"/>
      </w:pPr>
      <w:r>
        <w:separator/>
      </w:r>
    </w:p>
  </w:footnote>
  <w:footnote w:type="continuationSeparator" w:id="0">
    <w:p w:rsidR="005E6B5C" w:rsidRDefault="005E6B5C" w:rsidP="00551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5047F"/>
    <w:multiLevelType w:val="hybridMultilevel"/>
    <w:tmpl w:val="549A0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4B84"/>
    <w:multiLevelType w:val="hybridMultilevel"/>
    <w:tmpl w:val="AC5A82D8"/>
    <w:lvl w:ilvl="0" w:tplc="D9F066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96BEB"/>
    <w:multiLevelType w:val="hybridMultilevel"/>
    <w:tmpl w:val="D042F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DF06FF"/>
    <w:multiLevelType w:val="hybridMultilevel"/>
    <w:tmpl w:val="BD7019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DC7"/>
    <w:rsid w:val="001A41C2"/>
    <w:rsid w:val="001F42F0"/>
    <w:rsid w:val="002417B4"/>
    <w:rsid w:val="0024399C"/>
    <w:rsid w:val="002D5DC7"/>
    <w:rsid w:val="00321552"/>
    <w:rsid w:val="003C064A"/>
    <w:rsid w:val="00402649"/>
    <w:rsid w:val="0042190D"/>
    <w:rsid w:val="004C3C2E"/>
    <w:rsid w:val="00551B4F"/>
    <w:rsid w:val="00573E9F"/>
    <w:rsid w:val="005E6B5C"/>
    <w:rsid w:val="00604D70"/>
    <w:rsid w:val="007D799A"/>
    <w:rsid w:val="00810B3D"/>
    <w:rsid w:val="00821B7A"/>
    <w:rsid w:val="008E5AB8"/>
    <w:rsid w:val="0094792A"/>
    <w:rsid w:val="00A722FB"/>
    <w:rsid w:val="00AB12B7"/>
    <w:rsid w:val="00AC1F42"/>
    <w:rsid w:val="00B3077F"/>
    <w:rsid w:val="00B977A1"/>
    <w:rsid w:val="00BD08B5"/>
    <w:rsid w:val="00C20C5D"/>
    <w:rsid w:val="00C265DD"/>
    <w:rsid w:val="00CA2D04"/>
    <w:rsid w:val="00CA4F75"/>
    <w:rsid w:val="00D3297F"/>
    <w:rsid w:val="00D80EBE"/>
    <w:rsid w:val="00DF6D31"/>
    <w:rsid w:val="00E2008E"/>
    <w:rsid w:val="00ED7BFF"/>
    <w:rsid w:val="00F255DC"/>
    <w:rsid w:val="00F9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00BD04"/>
  <w15:docId w15:val="{0A9B62C1-B057-4C60-B217-15CE8354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1B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E5AB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E5A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8E5AB8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51B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551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1B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B4F"/>
  </w:style>
  <w:style w:type="paragraph" w:styleId="Footer">
    <w:name w:val="footer"/>
    <w:basedOn w:val="Normal"/>
    <w:link w:val="FooterChar"/>
    <w:uiPriority w:val="99"/>
    <w:unhideWhenUsed/>
    <w:rsid w:val="00551B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B4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97F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3297F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2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9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1552"/>
    <w:pPr>
      <w:ind w:left="720"/>
      <w:contextualSpacing/>
    </w:pPr>
  </w:style>
  <w:style w:type="paragraph" w:styleId="NoSpacing">
    <w:name w:val="No Spacing"/>
    <w:uiPriority w:val="1"/>
    <w:qFormat/>
    <w:rsid w:val="002D5D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ApplicationsSupport@mt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a585\Documents\Custom%20Office%20Templates\Documenta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41DD3-6A5C-48B6-9E25-E0BF95B1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Documentation Template.dotx</Template>
  <TotalTime>9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Montana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2019-01-23T17:48:00Z</dcterms:created>
  <dcterms:modified xsi:type="dcterms:W3CDTF">2019-01-23T17:57:00Z</dcterms:modified>
</cp:coreProperties>
</file>